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BE7" w:rsidRDefault="00533BE7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533BE7" w:rsidRPr="007F0519" w:rsidRDefault="00533BE7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33BE7" w:rsidRDefault="00533BE7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533BE7" w:rsidRPr="007F0519" w:rsidRDefault="00533BE7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533BE7" w:rsidRDefault="00533B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____________________________ № __________</w:t>
      </w:r>
    </w:p>
    <w:p w:rsidR="00533BE7" w:rsidRDefault="00533BE7">
      <w:r>
        <w:rPr>
          <w:rFonts w:ascii="Times New Roman" w:hAnsi="Times New Roman" w:cs="Times New Roman"/>
        </w:rPr>
        <w:t xml:space="preserve"> г. Унеча, Брянской области</w:t>
      </w:r>
    </w:p>
    <w:p w:rsidR="00533BE7" w:rsidRDefault="00533BE7"/>
    <w:p w:rsidR="00533BE7" w:rsidRPr="00845C41" w:rsidRDefault="00533BE7">
      <w:pPr>
        <w:rPr>
          <w:rFonts w:ascii="Times New Roman" w:hAnsi="Times New Roman" w:cs="Times New Roman"/>
          <w:b/>
          <w:bCs/>
          <w:sz w:val="24"/>
          <w:szCs w:val="24"/>
        </w:rPr>
        <w:sectPr w:rsidR="00533BE7" w:rsidRPr="00845C41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  <w:r w:rsidRPr="00845C41">
        <w:rPr>
          <w:rFonts w:ascii="Times New Roman" w:hAnsi="Times New Roman" w:cs="Times New Roman"/>
          <w:b/>
          <w:bCs/>
          <w:sz w:val="24"/>
          <w:szCs w:val="24"/>
        </w:rPr>
        <w:t>от 02.08.2016 №2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</w:p>
    <w:p w:rsidR="00533BE7" w:rsidRDefault="00533BE7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ab/>
      </w:r>
      <w:r w:rsidRPr="0016411F">
        <w:rPr>
          <w:rFonts w:ascii="Times New Roman" w:hAnsi="Times New Roman" w:cs="Times New Roman"/>
          <w:sz w:val="28"/>
          <w:szCs w:val="28"/>
        </w:rPr>
        <w:t xml:space="preserve">условиях </w:t>
      </w:r>
      <w:r>
        <w:rPr>
          <w:rFonts w:ascii="Times New Roman" w:hAnsi="Times New Roman" w:cs="Times New Roman"/>
          <w:sz w:val="28"/>
          <w:szCs w:val="28"/>
        </w:rPr>
        <w:tab/>
      </w:r>
      <w:r w:rsidRPr="0016411F">
        <w:rPr>
          <w:rFonts w:ascii="Times New Roman" w:hAnsi="Times New Roman" w:cs="Times New Roman"/>
          <w:sz w:val="28"/>
          <w:szCs w:val="28"/>
        </w:rPr>
        <w:t>приватизации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33BE7" w:rsidRPr="0016411F" w:rsidRDefault="00533BE7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расположенного по адресу:</w:t>
      </w:r>
    </w:p>
    <w:p w:rsidR="00533BE7" w:rsidRDefault="00533BE7" w:rsidP="00F823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354">
        <w:rPr>
          <w:rFonts w:ascii="Times New Roman" w:hAnsi="Times New Roman" w:cs="Times New Roman"/>
          <w:sz w:val="28"/>
          <w:szCs w:val="28"/>
        </w:rPr>
        <w:t>Брянская область,</w:t>
      </w:r>
      <w:r>
        <w:rPr>
          <w:rFonts w:ascii="Times New Roman" w:hAnsi="Times New Roman" w:cs="Times New Roman"/>
          <w:sz w:val="28"/>
          <w:szCs w:val="28"/>
        </w:rPr>
        <w:t xml:space="preserve"> Унечский район,</w:t>
      </w:r>
    </w:p>
    <w:p w:rsidR="00533BE7" w:rsidRPr="00F82354" w:rsidRDefault="00533BE7" w:rsidP="00F8235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354">
        <w:rPr>
          <w:rFonts w:ascii="Times New Roman" w:hAnsi="Times New Roman" w:cs="Times New Roman"/>
          <w:sz w:val="28"/>
          <w:szCs w:val="28"/>
        </w:rPr>
        <w:t>г. Унеча</w:t>
      </w:r>
      <w:r>
        <w:rPr>
          <w:rFonts w:ascii="Times New Roman" w:hAnsi="Times New Roman" w:cs="Times New Roman"/>
          <w:sz w:val="28"/>
          <w:szCs w:val="28"/>
        </w:rPr>
        <w:t>, ул. Горького, д. 7</w:t>
      </w:r>
    </w:p>
    <w:p w:rsidR="00533BE7" w:rsidRPr="00646105" w:rsidRDefault="00533BE7" w:rsidP="001A4A89">
      <w:pPr>
        <w:spacing w:line="240" w:lineRule="auto"/>
        <w:rPr>
          <w:rFonts w:ascii="Times New Roman" w:hAnsi="Times New Roman" w:cs="Times New Roman"/>
        </w:rPr>
      </w:pPr>
    </w:p>
    <w:p w:rsidR="00533BE7" w:rsidRPr="00ED00E4" w:rsidRDefault="00533BE7" w:rsidP="001A4A8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3BE7" w:rsidRPr="00624E19" w:rsidRDefault="00533BE7" w:rsidP="001A4A8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6105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646105">
        <w:rPr>
          <w:rFonts w:ascii="Times New Roman" w:hAnsi="Times New Roman" w:cs="Times New Roman"/>
          <w:sz w:val="28"/>
          <w:szCs w:val="28"/>
        </w:rPr>
        <w:t xml:space="preserve"> Федерального закона от 21.12.2001г. №178-ФЗ «О приватизации государственного и муниципального имущества», </w:t>
      </w:r>
      <w:r w:rsidRPr="001A3362">
        <w:rPr>
          <w:rFonts w:ascii="Times New Roman" w:hAnsi="Times New Roman" w:cs="Times New Roman"/>
          <w:sz w:val="28"/>
          <w:szCs w:val="28"/>
        </w:rPr>
        <w:t>руководствуясь пунктами 3.3, 3.4 главы III Положения о порядке, приватизации муниципального имущества, относящегося к собственности муниципального образования «Унечск</w:t>
      </w:r>
      <w:r>
        <w:rPr>
          <w:rFonts w:ascii="Times New Roman" w:hAnsi="Times New Roman" w:cs="Times New Roman"/>
          <w:sz w:val="28"/>
          <w:szCs w:val="28"/>
        </w:rPr>
        <w:t>ое городское поселение</w:t>
      </w:r>
      <w:r w:rsidRPr="001A3362">
        <w:rPr>
          <w:rFonts w:ascii="Times New Roman" w:hAnsi="Times New Roman" w:cs="Times New Roman"/>
          <w:sz w:val="28"/>
          <w:szCs w:val="28"/>
        </w:rPr>
        <w:t xml:space="preserve">», утвержденного решением Унечского </w:t>
      </w: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1A3362">
        <w:rPr>
          <w:rFonts w:ascii="Times New Roman" w:hAnsi="Times New Roman" w:cs="Times New Roman"/>
          <w:sz w:val="28"/>
          <w:szCs w:val="28"/>
        </w:rPr>
        <w:t xml:space="preserve">Совета народных депутатов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1A336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7.2015</w:t>
      </w:r>
      <w:r w:rsidRPr="001A3362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1A336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58</w:t>
      </w:r>
      <w:r w:rsidRPr="00646105">
        <w:rPr>
          <w:rFonts w:ascii="Times New Roman" w:hAnsi="Times New Roman" w:cs="Times New Roman"/>
          <w:sz w:val="28"/>
          <w:szCs w:val="28"/>
        </w:rPr>
        <w:t>, Положением об организации продажи государственного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646105">
        <w:rPr>
          <w:rFonts w:ascii="Times New Roman" w:hAnsi="Times New Roman" w:cs="Times New Roman"/>
          <w:sz w:val="28"/>
          <w:szCs w:val="28"/>
        </w:rPr>
        <w:t xml:space="preserve"> 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>на аукционе</w:t>
      </w:r>
      <w:r w:rsidRPr="00646105">
        <w:rPr>
          <w:rFonts w:ascii="Times New Roman" w:hAnsi="Times New Roman" w:cs="Times New Roman"/>
          <w:sz w:val="28"/>
          <w:szCs w:val="28"/>
        </w:rPr>
        <w:t>, утвержденн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646105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РФ от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646105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46105">
        <w:rPr>
          <w:rFonts w:ascii="Times New Roman" w:hAnsi="Times New Roman" w:cs="Times New Roman"/>
          <w:sz w:val="28"/>
          <w:szCs w:val="28"/>
        </w:rPr>
        <w:t xml:space="preserve">.2002г.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10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610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85</w:t>
      </w:r>
      <w:r w:rsidRPr="00646105">
        <w:rPr>
          <w:rFonts w:ascii="Times New Roman" w:hAnsi="Times New Roman" w:cs="Times New Roman"/>
          <w:sz w:val="28"/>
          <w:szCs w:val="28"/>
        </w:rPr>
        <w:t>,  в рамках реализации  Прог</w:t>
      </w:r>
      <w:r>
        <w:rPr>
          <w:rFonts w:ascii="Times New Roman" w:hAnsi="Times New Roman" w:cs="Times New Roman"/>
          <w:sz w:val="28"/>
          <w:szCs w:val="28"/>
        </w:rPr>
        <w:t xml:space="preserve">нозного плана </w:t>
      </w:r>
      <w:r w:rsidRPr="00646105">
        <w:rPr>
          <w:rFonts w:ascii="Times New Roman" w:hAnsi="Times New Roman" w:cs="Times New Roman"/>
          <w:sz w:val="28"/>
          <w:szCs w:val="28"/>
        </w:rPr>
        <w:t xml:space="preserve"> приватизации муниципального имущества муниципального образования «Унечск</w:t>
      </w:r>
      <w:r>
        <w:rPr>
          <w:rFonts w:ascii="Times New Roman" w:hAnsi="Times New Roman" w:cs="Times New Roman"/>
          <w:sz w:val="28"/>
          <w:szCs w:val="28"/>
        </w:rPr>
        <w:t>ое городское поселение</w:t>
      </w:r>
      <w:r w:rsidRPr="00646105">
        <w:rPr>
          <w:rFonts w:ascii="Times New Roman" w:hAnsi="Times New Roman" w:cs="Times New Roman"/>
          <w:sz w:val="28"/>
          <w:szCs w:val="28"/>
        </w:rPr>
        <w:t>» 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46105">
        <w:rPr>
          <w:rFonts w:ascii="Times New Roman" w:hAnsi="Times New Roman" w:cs="Times New Roman"/>
          <w:sz w:val="28"/>
          <w:szCs w:val="28"/>
        </w:rPr>
        <w:t xml:space="preserve"> год, утвержденно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46105">
        <w:rPr>
          <w:rFonts w:ascii="Times New Roman" w:hAnsi="Times New Roman" w:cs="Times New Roman"/>
          <w:sz w:val="28"/>
          <w:szCs w:val="28"/>
        </w:rPr>
        <w:t xml:space="preserve">  решением Унечского </w:t>
      </w:r>
      <w:r>
        <w:rPr>
          <w:rFonts w:ascii="Times New Roman" w:hAnsi="Times New Roman" w:cs="Times New Roman"/>
          <w:sz w:val="28"/>
          <w:szCs w:val="28"/>
        </w:rPr>
        <w:t>городского</w:t>
      </w:r>
      <w:r w:rsidRPr="00646105">
        <w:rPr>
          <w:rFonts w:ascii="Times New Roman" w:hAnsi="Times New Roman" w:cs="Times New Roman"/>
          <w:sz w:val="28"/>
          <w:szCs w:val="28"/>
        </w:rPr>
        <w:t xml:space="preserve"> Совета народных депутатов 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46105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46105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3-82,</w:t>
      </w:r>
      <w:r w:rsidRPr="006461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Pr="00195747">
        <w:rPr>
          <w:rFonts w:ascii="Times New Roman" w:hAnsi="Times New Roman" w:cs="Times New Roman"/>
          <w:sz w:val="28"/>
          <w:szCs w:val="28"/>
        </w:rPr>
        <w:t xml:space="preserve">Соглашения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19574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19574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9574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46105">
        <w:rPr>
          <w:rFonts w:ascii="Times New Roman" w:hAnsi="Times New Roman" w:cs="Times New Roman"/>
          <w:sz w:val="28"/>
          <w:szCs w:val="28"/>
        </w:rPr>
        <w:t>учитывая результаты  признания торгов по начальной  цене несостоявшимися</w:t>
      </w:r>
      <w:r>
        <w:rPr>
          <w:rFonts w:ascii="Times New Roman" w:hAnsi="Times New Roman" w:cs="Times New Roman"/>
          <w:sz w:val="28"/>
          <w:szCs w:val="28"/>
        </w:rPr>
        <w:t xml:space="preserve">: протокол № 3 о признании не состоявшимся аукциона по продаже муниципального имущества от 11.07.2016г., информацию о результатах аукциона по продаже муниципального имущества, размещенную на </w:t>
      </w:r>
      <w:r w:rsidRPr="00B85DA5">
        <w:rPr>
          <w:rFonts w:ascii="Times New Roman" w:hAnsi="Times New Roman" w:cs="Times New Roman"/>
          <w:sz w:val="28"/>
          <w:szCs w:val="28"/>
        </w:rPr>
        <w:t>официальном сайте администрации Унечского района в сети «Интернет»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404E">
        <w:rPr>
          <w:rFonts w:ascii="Times New Roman" w:hAnsi="Times New Roman" w:cs="Times New Roman"/>
          <w:sz w:val="28"/>
          <w:szCs w:val="28"/>
        </w:rPr>
        <w:t xml:space="preserve">по адресу </w:t>
      </w:r>
      <w:hyperlink r:id="rId5" w:history="1">
        <w:r w:rsidRPr="00AC141C">
          <w:rPr>
            <w:rStyle w:val="Hyperlink"/>
            <w:rFonts w:ascii="Times New Roman" w:hAnsi="Times New Roman"/>
            <w:color w:val="auto"/>
            <w:sz w:val="28"/>
            <w:szCs w:val="28"/>
          </w:rPr>
          <w:t>www</w:t>
        </w:r>
      </w:hyperlink>
      <w:hyperlink r:id="rId6" w:history="1">
        <w:r w:rsidRPr="00AC141C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</w:hyperlink>
      <w:hyperlink r:id="rId7" w:history="1">
        <w:r w:rsidRPr="00AC141C">
          <w:rPr>
            <w:rStyle w:val="Hyperlink"/>
            <w:rFonts w:ascii="Times New Roman" w:hAnsi="Times New Roman"/>
            <w:color w:val="auto"/>
            <w:sz w:val="28"/>
            <w:szCs w:val="28"/>
          </w:rPr>
          <w:t>unradm</w:t>
        </w:r>
      </w:hyperlink>
      <w:hyperlink r:id="rId8" w:history="1">
        <w:r w:rsidRPr="00AC141C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</w:hyperlink>
      <w:hyperlink r:id="rId9" w:history="1">
        <w:r w:rsidRPr="00AC141C">
          <w:rPr>
            <w:rStyle w:val="Hyperlink"/>
            <w:rFonts w:ascii="Times New Roman" w:hAnsi="Times New Roman"/>
            <w:color w:val="auto"/>
            <w:sz w:val="28"/>
            <w:szCs w:val="28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12.07.2016г., извещение о проведении торгов                                 № 060616/0245811/01 от 12.07.2016г., </w:t>
      </w:r>
      <w:r w:rsidRPr="00EB404E">
        <w:rPr>
          <w:rFonts w:ascii="Times New Roman" w:hAnsi="Times New Roman" w:cs="Times New Roman"/>
          <w:sz w:val="28"/>
          <w:szCs w:val="28"/>
        </w:rPr>
        <w:t>размещенное на официальном сайте Российской Федерации в сети «Интернет» для размещения информации о проведении торгов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141C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AC141C">
          <w:rPr>
            <w:rStyle w:val="Hyperlink"/>
            <w:rFonts w:ascii="Times New Roman" w:hAnsi="Times New Roman"/>
            <w:color w:val="auto"/>
            <w:sz w:val="28"/>
            <w:szCs w:val="28"/>
          </w:rPr>
          <w:t>www.torgi.gov.ru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4E19">
        <w:rPr>
          <w:rFonts w:ascii="Times New Roman" w:hAnsi="Times New Roman" w:cs="Times New Roman"/>
          <w:sz w:val="28"/>
          <w:szCs w:val="28"/>
        </w:rPr>
        <w:t>и отчета</w:t>
      </w:r>
      <w:r>
        <w:rPr>
          <w:rFonts w:ascii="Times New Roman" w:hAnsi="Times New Roman" w:cs="Times New Roman"/>
          <w:sz w:val="28"/>
          <w:szCs w:val="28"/>
        </w:rPr>
        <w:t xml:space="preserve"> независимого </w:t>
      </w:r>
      <w:r w:rsidRPr="00624E19">
        <w:rPr>
          <w:rFonts w:ascii="Times New Roman" w:hAnsi="Times New Roman" w:cs="Times New Roman"/>
          <w:sz w:val="28"/>
          <w:szCs w:val="28"/>
        </w:rPr>
        <w:t xml:space="preserve">оценщика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24E1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16-Н-6443-04-759</w:t>
      </w:r>
      <w:r w:rsidRPr="00624E19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624E1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624E19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24E19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об оценке</w:t>
      </w:r>
      <w:r w:rsidRPr="00624E19">
        <w:rPr>
          <w:rFonts w:ascii="Times New Roman" w:hAnsi="Times New Roman" w:cs="Times New Roman"/>
          <w:sz w:val="28"/>
          <w:szCs w:val="28"/>
        </w:rPr>
        <w:t xml:space="preserve"> рыночной стоимости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нежилого помещения</w:t>
      </w:r>
      <w:r w:rsidRPr="00624E19">
        <w:rPr>
          <w:rFonts w:ascii="Times New Roman" w:hAnsi="Times New Roman" w:cs="Times New Roman"/>
          <w:sz w:val="28"/>
          <w:szCs w:val="28"/>
        </w:rPr>
        <w:t>, расположенн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24E19">
        <w:rPr>
          <w:rFonts w:ascii="Times New Roman" w:hAnsi="Times New Roman" w:cs="Times New Roman"/>
          <w:sz w:val="28"/>
          <w:szCs w:val="28"/>
        </w:rPr>
        <w:t xml:space="preserve"> по адресу: Брянская область,</w:t>
      </w:r>
      <w:r>
        <w:rPr>
          <w:rFonts w:ascii="Times New Roman" w:hAnsi="Times New Roman" w:cs="Times New Roman"/>
          <w:sz w:val="28"/>
          <w:szCs w:val="28"/>
        </w:rPr>
        <w:t xml:space="preserve"> Унечский район, </w:t>
      </w:r>
      <w:r w:rsidRPr="00624E19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4E19">
        <w:rPr>
          <w:rFonts w:ascii="Times New Roman" w:hAnsi="Times New Roman" w:cs="Times New Roman"/>
          <w:sz w:val="28"/>
          <w:szCs w:val="28"/>
        </w:rPr>
        <w:t>Унеча, ул.</w:t>
      </w:r>
      <w:r>
        <w:rPr>
          <w:rFonts w:ascii="Times New Roman" w:hAnsi="Times New Roman" w:cs="Times New Roman"/>
          <w:sz w:val="28"/>
          <w:szCs w:val="28"/>
        </w:rPr>
        <w:t xml:space="preserve"> Горького</w:t>
      </w:r>
      <w:r w:rsidRPr="00624E1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д. 7</w:t>
      </w:r>
      <w:r w:rsidRPr="00624E1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3BE7" w:rsidRPr="00624E19" w:rsidRDefault="00533BE7" w:rsidP="001A4A89">
      <w:pPr>
        <w:autoSpaceDE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3BE7" w:rsidRPr="00624E19" w:rsidRDefault="00533BE7" w:rsidP="001A4A8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24E19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33BE7" w:rsidRPr="0098772E" w:rsidRDefault="00533BE7" w:rsidP="001A4A89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72E">
        <w:rPr>
          <w:rFonts w:ascii="Times New Roman" w:hAnsi="Times New Roman" w:cs="Times New Roman"/>
          <w:sz w:val="28"/>
          <w:szCs w:val="28"/>
        </w:rPr>
        <w:t>Продать муниципальное  имущество,  указанное в приложении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Pr="0098772E">
        <w:rPr>
          <w:rFonts w:ascii="Times New Roman" w:hAnsi="Times New Roman" w:cs="Times New Roman"/>
          <w:sz w:val="28"/>
          <w:szCs w:val="28"/>
        </w:rPr>
        <w:t xml:space="preserve"> </w:t>
      </w:r>
      <w:r w:rsidRPr="0066615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8772E">
        <w:rPr>
          <w:rFonts w:ascii="Times New Roman" w:hAnsi="Times New Roman" w:cs="Times New Roman"/>
          <w:sz w:val="28"/>
          <w:szCs w:val="28"/>
        </w:rPr>
        <w:t>к настоящему постановлению, относящееся к собственности  муниципального образования «Унечск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9877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городское поселение</w:t>
      </w:r>
      <w:r w:rsidRPr="0098772E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расположенное по адресу: Брянская область, Унечский район, г. Унеча, ул. Горького, д. 7,</w:t>
      </w:r>
      <w:r w:rsidRPr="0098772E">
        <w:rPr>
          <w:rFonts w:ascii="Times New Roman" w:hAnsi="Times New Roman" w:cs="Times New Roman"/>
          <w:sz w:val="28"/>
          <w:szCs w:val="28"/>
        </w:rPr>
        <w:t xml:space="preserve"> путем проведения аукциона с открытой формой подачи предложений.</w:t>
      </w:r>
    </w:p>
    <w:p w:rsidR="00533BE7" w:rsidRDefault="00533BE7" w:rsidP="001A4A89">
      <w:pPr>
        <w:numPr>
          <w:ilvl w:val="0"/>
          <w:numId w:val="1"/>
        </w:numPr>
        <w:spacing w:line="240" w:lineRule="auto"/>
        <w:ind w:left="342" w:hanging="342"/>
        <w:jc w:val="both"/>
        <w:rPr>
          <w:rFonts w:ascii="Times New Roman" w:hAnsi="Times New Roman" w:cs="Times New Roman"/>
          <w:sz w:val="28"/>
          <w:szCs w:val="28"/>
        </w:rPr>
      </w:pPr>
      <w:r w:rsidRPr="00646105">
        <w:rPr>
          <w:rFonts w:ascii="Times New Roman" w:hAnsi="Times New Roman" w:cs="Times New Roman"/>
          <w:sz w:val="28"/>
          <w:szCs w:val="28"/>
        </w:rPr>
        <w:t xml:space="preserve">Утвердить условия </w:t>
      </w:r>
      <w:r>
        <w:rPr>
          <w:rFonts w:ascii="Times New Roman" w:hAnsi="Times New Roman" w:cs="Times New Roman"/>
          <w:sz w:val="28"/>
          <w:szCs w:val="28"/>
        </w:rPr>
        <w:t>приватизации</w:t>
      </w:r>
      <w:r w:rsidRPr="00646105">
        <w:rPr>
          <w:rFonts w:ascii="Times New Roman" w:hAnsi="Times New Roman" w:cs="Times New Roman"/>
          <w:sz w:val="28"/>
          <w:szCs w:val="28"/>
        </w:rPr>
        <w:t xml:space="preserve"> муниципального имущества,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46105">
        <w:rPr>
          <w:rFonts w:ascii="Times New Roman" w:hAnsi="Times New Roman" w:cs="Times New Roman"/>
          <w:sz w:val="28"/>
          <w:szCs w:val="28"/>
        </w:rPr>
        <w:t xml:space="preserve"> в приложении </w:t>
      </w:r>
      <w:r>
        <w:rPr>
          <w:rFonts w:ascii="Times New Roman" w:hAnsi="Times New Roman" w:cs="Times New Roman"/>
          <w:sz w:val="28"/>
          <w:szCs w:val="28"/>
        </w:rPr>
        <w:t xml:space="preserve">№ 1 </w:t>
      </w:r>
      <w:r w:rsidRPr="00646105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, на  аукционе, согласно приложению № 2.</w:t>
      </w:r>
    </w:p>
    <w:p w:rsidR="00533BE7" w:rsidRPr="00B85DA5" w:rsidRDefault="00533BE7" w:rsidP="001A4A89">
      <w:pPr>
        <w:numPr>
          <w:ilvl w:val="0"/>
          <w:numId w:val="4"/>
        </w:numPr>
        <w:tabs>
          <w:tab w:val="clear" w:pos="720"/>
          <w:tab w:val="num" w:pos="342"/>
        </w:tabs>
        <w:spacing w:line="240" w:lineRule="auto"/>
        <w:ind w:left="342" w:hanging="3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 «Комитет по управлению муниципальным имуществом Унечского района»</w:t>
      </w:r>
      <w:r w:rsidRPr="00B85D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выступить в установленном порядке продавцом муниципального имущества, </w:t>
      </w:r>
      <w:r w:rsidRPr="00B85DA5">
        <w:rPr>
          <w:rFonts w:ascii="Times New Roman" w:hAnsi="Times New Roman" w:cs="Times New Roman"/>
          <w:sz w:val="28"/>
          <w:szCs w:val="28"/>
        </w:rPr>
        <w:t>указанного в приложении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Pr="00B85DA5">
        <w:rPr>
          <w:rFonts w:ascii="Times New Roman" w:hAnsi="Times New Roman" w:cs="Times New Roman"/>
          <w:sz w:val="28"/>
          <w:szCs w:val="28"/>
        </w:rPr>
        <w:t xml:space="preserve"> к  </w:t>
      </w:r>
      <w:r>
        <w:rPr>
          <w:rFonts w:ascii="Times New Roman" w:hAnsi="Times New Roman" w:cs="Times New Roman"/>
          <w:sz w:val="28"/>
          <w:szCs w:val="28"/>
        </w:rPr>
        <w:t>данному</w:t>
      </w:r>
      <w:r w:rsidRPr="00B85DA5">
        <w:rPr>
          <w:rFonts w:ascii="Times New Roman" w:hAnsi="Times New Roman" w:cs="Times New Roman"/>
          <w:sz w:val="28"/>
          <w:szCs w:val="28"/>
        </w:rPr>
        <w:t xml:space="preserve"> постановлению,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B85DA5">
        <w:rPr>
          <w:rFonts w:ascii="Times New Roman" w:hAnsi="Times New Roman" w:cs="Times New Roman"/>
          <w:sz w:val="28"/>
          <w:szCs w:val="28"/>
        </w:rPr>
        <w:t xml:space="preserve">обеспечить организацию и проведение процедур по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B85DA5">
        <w:rPr>
          <w:rFonts w:ascii="Times New Roman" w:hAnsi="Times New Roman" w:cs="Times New Roman"/>
          <w:sz w:val="28"/>
          <w:szCs w:val="28"/>
        </w:rPr>
        <w:t>приватизации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85DA5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действующего законодательства.</w:t>
      </w:r>
    </w:p>
    <w:p w:rsidR="00533BE7" w:rsidRPr="00B85DA5" w:rsidRDefault="00533BE7" w:rsidP="001A4A89">
      <w:pPr>
        <w:numPr>
          <w:ilvl w:val="0"/>
          <w:numId w:val="3"/>
        </w:numPr>
        <w:tabs>
          <w:tab w:val="clear" w:pos="1427"/>
          <w:tab w:val="num" w:pos="284"/>
        </w:tabs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85DA5">
        <w:rPr>
          <w:rFonts w:ascii="Times New Roman" w:hAnsi="Times New Roman" w:cs="Times New Roman"/>
          <w:sz w:val="28"/>
          <w:szCs w:val="28"/>
        </w:rPr>
        <w:t xml:space="preserve">Настоящее постановление 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в муниципальном печатном средстве массовой информации «Унечский муниципальный вестник» и разместить </w:t>
      </w:r>
      <w:r w:rsidRPr="00B85DA5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Унечского района в сети «Интернет», на официальном сайте Российской Федерации в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5DA5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85D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размещения информации о проведении торгов </w:t>
      </w:r>
      <w:r w:rsidRPr="00B85DA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85DA5">
        <w:rPr>
          <w:rFonts w:ascii="Times New Roman" w:hAnsi="Times New Roman" w:cs="Times New Roman"/>
          <w:sz w:val="28"/>
          <w:szCs w:val="28"/>
        </w:rPr>
        <w:t>.</w:t>
      </w:r>
      <w:r w:rsidRPr="00B85DA5">
        <w:rPr>
          <w:rFonts w:ascii="Times New Roman" w:hAnsi="Times New Roman" w:cs="Times New Roman"/>
          <w:sz w:val="28"/>
          <w:szCs w:val="28"/>
          <w:lang w:val="en-US"/>
        </w:rPr>
        <w:t>torgi</w:t>
      </w:r>
      <w:r w:rsidRPr="00B85DA5">
        <w:rPr>
          <w:rFonts w:ascii="Times New Roman" w:hAnsi="Times New Roman" w:cs="Times New Roman"/>
          <w:sz w:val="28"/>
          <w:szCs w:val="28"/>
        </w:rPr>
        <w:t>.</w:t>
      </w:r>
      <w:r w:rsidRPr="00B85DA5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Pr="00B85DA5">
        <w:rPr>
          <w:rFonts w:ascii="Times New Roman" w:hAnsi="Times New Roman" w:cs="Times New Roman"/>
          <w:sz w:val="28"/>
          <w:szCs w:val="28"/>
        </w:rPr>
        <w:t>.</w:t>
      </w:r>
      <w:r w:rsidRPr="00B85DA5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85DA5">
        <w:rPr>
          <w:rFonts w:ascii="Times New Roman" w:hAnsi="Times New Roman" w:cs="Times New Roman"/>
          <w:sz w:val="28"/>
          <w:szCs w:val="28"/>
        </w:rPr>
        <w:t>.</w:t>
      </w:r>
    </w:p>
    <w:p w:rsidR="00533BE7" w:rsidRPr="00B85DA5" w:rsidRDefault="00533BE7" w:rsidP="001A4A89">
      <w:pPr>
        <w:numPr>
          <w:ilvl w:val="0"/>
          <w:numId w:val="3"/>
        </w:numPr>
        <w:tabs>
          <w:tab w:val="clear" w:pos="1427"/>
          <w:tab w:val="num" w:pos="284"/>
        </w:tabs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85DA5">
        <w:rPr>
          <w:rFonts w:ascii="Times New Roman" w:hAnsi="Times New Roman" w:cs="Times New Roman"/>
          <w:sz w:val="28"/>
          <w:szCs w:val="28"/>
        </w:rPr>
        <w:t>остановление вступает в силу с момента официального опубликования.</w:t>
      </w:r>
    </w:p>
    <w:p w:rsidR="00533BE7" w:rsidRPr="00B85DA5" w:rsidRDefault="00533BE7" w:rsidP="001A4A89">
      <w:pPr>
        <w:numPr>
          <w:ilvl w:val="0"/>
          <w:numId w:val="3"/>
        </w:numPr>
        <w:tabs>
          <w:tab w:val="clear" w:pos="1427"/>
          <w:tab w:val="num" w:pos="284"/>
        </w:tabs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8A6624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>
        <w:rPr>
          <w:rFonts w:ascii="Times New Roman" w:hAnsi="Times New Roman" w:cs="Times New Roman"/>
          <w:sz w:val="28"/>
          <w:szCs w:val="28"/>
        </w:rPr>
        <w:t>данного</w:t>
      </w:r>
      <w:r w:rsidRPr="008A6624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8A6624">
        <w:rPr>
          <w:rFonts w:ascii="Times New Roman" w:hAnsi="Times New Roman" w:cs="Times New Roman"/>
          <w:sz w:val="28"/>
          <w:szCs w:val="28"/>
        </w:rPr>
        <w:t>.</w:t>
      </w:r>
    </w:p>
    <w:p w:rsidR="00533BE7" w:rsidRDefault="00533BE7" w:rsidP="001A4A89">
      <w:pPr>
        <w:pStyle w:val="ConsPlusNormal"/>
        <w:widowControl/>
        <w:tabs>
          <w:tab w:val="left" w:pos="354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33BE7" w:rsidRDefault="00533BE7" w:rsidP="001A4A8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41" w:type="pct"/>
        <w:tblInd w:w="-106" w:type="dxa"/>
        <w:tblLook w:val="01E0"/>
      </w:tblPr>
      <w:tblGrid>
        <w:gridCol w:w="7196"/>
        <w:gridCol w:w="2453"/>
      </w:tblGrid>
      <w:tr w:rsidR="00533BE7" w:rsidRPr="00487994">
        <w:tc>
          <w:tcPr>
            <w:tcW w:w="3729" w:type="pct"/>
          </w:tcPr>
          <w:p w:rsidR="00533BE7" w:rsidRPr="00487994" w:rsidRDefault="00533BE7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района</w:t>
            </w:r>
          </w:p>
        </w:tc>
        <w:tc>
          <w:tcPr>
            <w:tcW w:w="1271" w:type="pct"/>
          </w:tcPr>
          <w:p w:rsidR="00533BE7" w:rsidRPr="00487994" w:rsidRDefault="00533BE7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М. Кусков</w:t>
            </w:r>
          </w:p>
        </w:tc>
      </w:tr>
      <w:tr w:rsidR="00533BE7" w:rsidRPr="00487994">
        <w:trPr>
          <w:trHeight w:val="471"/>
        </w:trPr>
        <w:tc>
          <w:tcPr>
            <w:tcW w:w="3729" w:type="pct"/>
          </w:tcPr>
          <w:p w:rsidR="00533BE7" w:rsidRPr="00487994" w:rsidRDefault="00533BE7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33BE7" w:rsidRPr="00487994" w:rsidRDefault="00533BE7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1" w:type="pct"/>
          </w:tcPr>
          <w:p w:rsidR="00533BE7" w:rsidRPr="00487994" w:rsidRDefault="00533BE7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3BE7" w:rsidRPr="00487994">
        <w:trPr>
          <w:trHeight w:val="422"/>
        </w:trPr>
        <w:tc>
          <w:tcPr>
            <w:tcW w:w="3729" w:type="pct"/>
          </w:tcPr>
          <w:p w:rsidR="00533BE7" w:rsidRPr="00487994" w:rsidRDefault="00533BE7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  <w:p w:rsidR="00533BE7" w:rsidRPr="00487994" w:rsidRDefault="00533BE7" w:rsidP="008C7EB7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1271" w:type="pct"/>
          </w:tcPr>
          <w:p w:rsidR="00533BE7" w:rsidRPr="00487994" w:rsidRDefault="00533BE7" w:rsidP="00F37C3F">
            <w:pPr>
              <w:pStyle w:val="ConsPlusNormal"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3BE7" w:rsidRDefault="00533BE7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33BE7" w:rsidRDefault="00533BE7" w:rsidP="00845C41"/>
    <w:p w:rsidR="00533BE7" w:rsidRDefault="00533BE7" w:rsidP="00845C41"/>
    <w:p w:rsidR="00533BE7" w:rsidRDefault="00533BE7" w:rsidP="00845C41"/>
    <w:p w:rsidR="00533BE7" w:rsidRDefault="00533BE7" w:rsidP="00845C41"/>
    <w:p w:rsidR="00533BE7" w:rsidRDefault="00533BE7" w:rsidP="00845C41"/>
    <w:p w:rsidR="00533BE7" w:rsidRDefault="00533BE7" w:rsidP="00845C41"/>
    <w:p w:rsidR="00533BE7" w:rsidRPr="00845C41" w:rsidRDefault="00533BE7" w:rsidP="00845C41"/>
    <w:p w:rsidR="00533BE7" w:rsidRDefault="00533BE7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33BE7" w:rsidRDefault="00533BE7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533BE7" w:rsidRPr="00845C41" w:rsidRDefault="00533BE7" w:rsidP="00845C41"/>
    <w:p w:rsidR="00533BE7" w:rsidRPr="005724B2" w:rsidRDefault="00533BE7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1</w:t>
      </w:r>
    </w:p>
    <w:p w:rsidR="00533BE7" w:rsidRPr="005724B2" w:rsidRDefault="00533BE7" w:rsidP="001A4A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533BE7" w:rsidRPr="005724B2" w:rsidRDefault="00533BE7" w:rsidP="001A4A8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724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Унечского района  от </w:t>
      </w:r>
      <w:r>
        <w:rPr>
          <w:rFonts w:ascii="Times New Roman" w:hAnsi="Times New Roman" w:cs="Times New Roman"/>
          <w:sz w:val="24"/>
          <w:szCs w:val="24"/>
        </w:rPr>
        <w:t xml:space="preserve"> _________</w:t>
      </w:r>
      <w:r w:rsidRPr="005724B2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533BE7" w:rsidRDefault="00533BE7" w:rsidP="001A4A89"/>
    <w:p w:rsidR="00533BE7" w:rsidRPr="002B36BF" w:rsidRDefault="00533BE7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36BF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Муниципальное имущество, </w:t>
      </w:r>
    </w:p>
    <w:p w:rsidR="00533BE7" w:rsidRPr="002B36BF" w:rsidRDefault="00533BE7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36BF">
        <w:rPr>
          <w:rFonts w:ascii="Times New Roman" w:hAnsi="Times New Roman" w:cs="Times New Roman"/>
          <w:b/>
          <w:bCs/>
          <w:sz w:val="28"/>
          <w:szCs w:val="28"/>
        </w:rPr>
        <w:t>подлежащее приватизации</w:t>
      </w:r>
    </w:p>
    <w:p w:rsidR="00533BE7" w:rsidRDefault="00533BE7" w:rsidP="001A4A89"/>
    <w:p w:rsidR="00533BE7" w:rsidRDefault="00533BE7" w:rsidP="001A4A89"/>
    <w:tbl>
      <w:tblPr>
        <w:tblW w:w="93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6378"/>
        <w:gridCol w:w="2410"/>
      </w:tblGrid>
      <w:tr w:rsidR="00533BE7" w:rsidRPr="00487994">
        <w:tc>
          <w:tcPr>
            <w:tcW w:w="567" w:type="dxa"/>
            <w:vAlign w:val="center"/>
          </w:tcPr>
          <w:p w:rsidR="00533BE7" w:rsidRPr="00487994" w:rsidRDefault="00533BE7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87994">
              <w:rPr>
                <w:rFonts w:ascii="Times New Roman" w:hAnsi="Times New Roman" w:cs="Times New Roman"/>
                <w:b/>
                <w:bCs/>
              </w:rPr>
              <w:t xml:space="preserve">№ </w:t>
            </w:r>
          </w:p>
          <w:p w:rsidR="00533BE7" w:rsidRPr="00487994" w:rsidRDefault="00533BE7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87994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6378" w:type="dxa"/>
            <w:vAlign w:val="center"/>
          </w:tcPr>
          <w:p w:rsidR="00533BE7" w:rsidRPr="00487994" w:rsidRDefault="00533BE7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487994">
              <w:rPr>
                <w:rFonts w:ascii="Times New Roman" w:hAnsi="Times New Roman" w:cs="Times New Roman"/>
                <w:b/>
                <w:bCs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410" w:type="dxa"/>
            <w:vAlign w:val="center"/>
          </w:tcPr>
          <w:p w:rsidR="00533BE7" w:rsidRDefault="00533BE7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87994">
              <w:rPr>
                <w:rFonts w:ascii="Times New Roman" w:hAnsi="Times New Roman" w:cs="Times New Roman"/>
                <w:b/>
                <w:bCs/>
              </w:rPr>
              <w:t>Адрес /местоположение/ муниципального имущества</w:t>
            </w:r>
          </w:p>
          <w:p w:rsidR="00533BE7" w:rsidRPr="003B7CA8" w:rsidRDefault="00533BE7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 w:eastAsia="ar-SA"/>
              </w:rPr>
            </w:pPr>
          </w:p>
        </w:tc>
      </w:tr>
      <w:tr w:rsidR="00533BE7" w:rsidRPr="00487994">
        <w:trPr>
          <w:trHeight w:val="2868"/>
        </w:trPr>
        <w:tc>
          <w:tcPr>
            <w:tcW w:w="567" w:type="dxa"/>
          </w:tcPr>
          <w:p w:rsidR="00533BE7" w:rsidRPr="00487994" w:rsidRDefault="00533BE7" w:rsidP="00F37C3F">
            <w:pPr>
              <w:spacing w:line="240" w:lineRule="auto"/>
              <w:ind w:left="-18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78" w:type="dxa"/>
          </w:tcPr>
          <w:p w:rsidR="00533BE7" w:rsidRPr="00487994" w:rsidRDefault="00533BE7" w:rsidP="00F37C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жилое помещение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33BE7" w:rsidRPr="00487994" w:rsidRDefault="00533BE7" w:rsidP="00F37C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назначение: нежилое, этаж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общая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 xml:space="preserve"> площадь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60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 xml:space="preserve"> кв.м., кадастровый номер: 32:27:0430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3BE7" w:rsidRPr="00487994" w:rsidRDefault="00533BE7" w:rsidP="00F37C3F">
            <w:pPr>
              <w:suppressAutoHyphens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vAlign w:val="center"/>
          </w:tcPr>
          <w:p w:rsidR="00533BE7" w:rsidRPr="00487994" w:rsidRDefault="00533BE7" w:rsidP="00F37C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Брянская область,</w:t>
            </w:r>
          </w:p>
          <w:p w:rsidR="00533BE7" w:rsidRPr="00487994" w:rsidRDefault="00533BE7" w:rsidP="00F37C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Унечский район,</w:t>
            </w:r>
          </w:p>
          <w:p w:rsidR="00533BE7" w:rsidRPr="00487994" w:rsidRDefault="00533BE7" w:rsidP="00F37C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г. Унеча,</w:t>
            </w:r>
          </w:p>
          <w:p w:rsidR="00533BE7" w:rsidRPr="00487994" w:rsidRDefault="00533BE7" w:rsidP="00F37C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Горького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33BE7" w:rsidRPr="00487994" w:rsidRDefault="00533BE7" w:rsidP="00F37C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7</w:t>
            </w: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3BE7" w:rsidRPr="00487994" w:rsidRDefault="00533BE7" w:rsidP="00F37C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BE7" w:rsidRPr="00487994" w:rsidRDefault="00533BE7" w:rsidP="00F37C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BE7" w:rsidRPr="00487994" w:rsidRDefault="00533BE7" w:rsidP="00F37C3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79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3BE7" w:rsidRPr="00487994" w:rsidRDefault="00533BE7" w:rsidP="00F37C3F">
            <w:pPr>
              <w:tabs>
                <w:tab w:val="left" w:pos="1473"/>
                <w:tab w:val="left" w:pos="8221"/>
              </w:tabs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</w:tbl>
    <w:p w:rsidR="00533BE7" w:rsidRDefault="00533BE7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33BE7" w:rsidRDefault="00533BE7" w:rsidP="001A4A89"/>
    <w:p w:rsidR="00533BE7" w:rsidRDefault="00533BE7">
      <w:pPr>
        <w:spacing w:line="240" w:lineRule="auto"/>
        <w:rPr>
          <w:rFonts w:ascii="Times New Roman" w:hAnsi="Times New Roman" w:cs="Times New Roman"/>
          <w:b/>
          <w:bCs/>
          <w:kern w:val="32"/>
          <w:sz w:val="32"/>
          <w:szCs w:val="32"/>
        </w:rPr>
      </w:pPr>
      <w:r>
        <w:rPr>
          <w:rFonts w:ascii="Times New Roman" w:hAnsi="Times New Roman" w:cs="Times New Roman"/>
        </w:rPr>
        <w:br w:type="page"/>
      </w:r>
    </w:p>
    <w:p w:rsidR="00533BE7" w:rsidRDefault="00533BE7" w:rsidP="001A4A89">
      <w:pPr>
        <w:pStyle w:val="Heading1"/>
        <w:suppressAutoHyphens/>
        <w:spacing w:before="0" w:after="0" w:line="240" w:lineRule="auto"/>
        <w:rPr>
          <w:rFonts w:ascii="Times New Roman" w:hAnsi="Times New Roman" w:cs="Times New Roman"/>
        </w:rPr>
        <w:sectPr w:rsidR="00533BE7" w:rsidSect="00051022">
          <w:type w:val="continuous"/>
          <w:pgSz w:w="11906" w:h="16838" w:code="9"/>
          <w:pgMar w:top="899" w:right="1133" w:bottom="719" w:left="1418" w:header="709" w:footer="709" w:gutter="0"/>
          <w:cols w:space="708"/>
          <w:formProt w:val="0"/>
          <w:docGrid w:linePitch="360"/>
        </w:sectPr>
      </w:pPr>
    </w:p>
    <w:p w:rsidR="00533BE7" w:rsidRPr="005724B2" w:rsidRDefault="00533BE7" w:rsidP="003D27C7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2</w:t>
      </w:r>
    </w:p>
    <w:p w:rsidR="00533BE7" w:rsidRPr="005724B2" w:rsidRDefault="00533BE7" w:rsidP="003D27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533BE7" w:rsidRDefault="00533BE7" w:rsidP="003D27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Унечского района  от </w:t>
      </w:r>
      <w:r>
        <w:rPr>
          <w:rFonts w:ascii="Times New Roman" w:hAnsi="Times New Roman" w:cs="Times New Roman"/>
          <w:sz w:val="24"/>
          <w:szCs w:val="24"/>
        </w:rPr>
        <w:t xml:space="preserve"> _________</w:t>
      </w:r>
      <w:r w:rsidRPr="005724B2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533BE7" w:rsidRDefault="00533BE7" w:rsidP="003D27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33BE7" w:rsidRDefault="00533BE7" w:rsidP="003D27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33BE7" w:rsidRDefault="00533BE7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533BE7" w:rsidRPr="003D27C7" w:rsidRDefault="00533BE7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533BE7" w:rsidRPr="006D4305" w:rsidRDefault="00533BE7" w:rsidP="003D27C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305">
        <w:rPr>
          <w:rFonts w:ascii="Times New Roman" w:hAnsi="Times New Roman" w:cs="Times New Roman"/>
          <w:b/>
          <w:bCs/>
          <w:sz w:val="28"/>
          <w:szCs w:val="28"/>
        </w:rPr>
        <w:t xml:space="preserve">Условия приватизации муниципального имущества, </w:t>
      </w:r>
    </w:p>
    <w:p w:rsidR="00533BE7" w:rsidRPr="006D4305" w:rsidRDefault="00533BE7" w:rsidP="003D27C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305">
        <w:rPr>
          <w:rFonts w:ascii="Times New Roman" w:hAnsi="Times New Roman" w:cs="Times New Roman"/>
          <w:b/>
          <w:bCs/>
          <w:sz w:val="28"/>
          <w:szCs w:val="28"/>
        </w:rPr>
        <w:t xml:space="preserve">расположенного по адресу:  Брянская область, Унечский район, г.Унеча, ул. </w:t>
      </w:r>
      <w:r>
        <w:rPr>
          <w:rFonts w:ascii="Times New Roman" w:hAnsi="Times New Roman" w:cs="Times New Roman"/>
          <w:b/>
          <w:bCs/>
          <w:sz w:val="28"/>
          <w:szCs w:val="28"/>
        </w:rPr>
        <w:t>Горького</w:t>
      </w:r>
      <w:r w:rsidRPr="006D4305">
        <w:rPr>
          <w:rFonts w:ascii="Times New Roman" w:hAnsi="Times New Roman" w:cs="Times New Roman"/>
          <w:b/>
          <w:bCs/>
          <w:sz w:val="28"/>
          <w:szCs w:val="28"/>
        </w:rPr>
        <w:t>, д. 7,</w:t>
      </w:r>
    </w:p>
    <w:p w:rsidR="00533BE7" w:rsidRPr="006D4305" w:rsidRDefault="00533BE7" w:rsidP="003D27C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305">
        <w:rPr>
          <w:rFonts w:ascii="Times New Roman" w:hAnsi="Times New Roman" w:cs="Times New Roman"/>
          <w:b/>
          <w:bCs/>
          <w:sz w:val="28"/>
          <w:szCs w:val="28"/>
        </w:rPr>
        <w:t xml:space="preserve">на  аукционе </w:t>
      </w:r>
    </w:p>
    <w:p w:rsidR="00533BE7" w:rsidRDefault="00533BE7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  <w:lang w:val="en-US"/>
        </w:rPr>
      </w:pPr>
    </w:p>
    <w:p w:rsidR="00533BE7" w:rsidRPr="003D27C7" w:rsidRDefault="00533BE7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  <w:lang w:val="en-US"/>
        </w:rPr>
      </w:pPr>
    </w:p>
    <w:tbl>
      <w:tblPr>
        <w:tblW w:w="136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2268"/>
        <w:gridCol w:w="4253"/>
        <w:gridCol w:w="2126"/>
        <w:gridCol w:w="2126"/>
        <w:gridCol w:w="2127"/>
      </w:tblGrid>
      <w:tr w:rsidR="00533BE7" w:rsidRPr="006D4305">
        <w:tc>
          <w:tcPr>
            <w:tcW w:w="708" w:type="dxa"/>
          </w:tcPr>
          <w:p w:rsidR="00533BE7" w:rsidRPr="006D4305" w:rsidRDefault="00533BE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4305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533BE7" w:rsidRPr="006D4305" w:rsidRDefault="00533BE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4305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2268" w:type="dxa"/>
          </w:tcPr>
          <w:p w:rsidR="00533BE7" w:rsidRPr="006D4305" w:rsidRDefault="00533BE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4305">
              <w:rPr>
                <w:rFonts w:ascii="Times New Roman" w:hAnsi="Times New Roman" w:cs="Times New Roman"/>
                <w:b/>
                <w:bCs/>
              </w:rPr>
              <w:t xml:space="preserve">Наименование  муниципального </w:t>
            </w:r>
          </w:p>
          <w:p w:rsidR="00533BE7" w:rsidRPr="006D4305" w:rsidRDefault="00533BE7" w:rsidP="00A234F5">
            <w:pPr>
              <w:spacing w:line="240" w:lineRule="auto"/>
              <w:jc w:val="center"/>
              <w:rPr>
                <w:b/>
                <w:bCs/>
              </w:rPr>
            </w:pPr>
            <w:r w:rsidRPr="006D4305">
              <w:rPr>
                <w:rFonts w:ascii="Times New Roman" w:hAnsi="Times New Roman" w:cs="Times New Roman"/>
                <w:b/>
                <w:bCs/>
              </w:rPr>
              <w:t>имущества</w:t>
            </w:r>
          </w:p>
        </w:tc>
        <w:tc>
          <w:tcPr>
            <w:tcW w:w="4253" w:type="dxa"/>
          </w:tcPr>
          <w:p w:rsidR="00533BE7" w:rsidRDefault="00533BE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6D4305">
              <w:rPr>
                <w:rFonts w:ascii="Times New Roman" w:hAnsi="Times New Roman" w:cs="Times New Roman"/>
                <w:b/>
                <w:bCs/>
              </w:rPr>
              <w:t>Начальная цена (руб.)  продажи  муниципального имущества  на основании  отчета № 1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Pr="006D4305">
              <w:rPr>
                <w:rFonts w:ascii="Times New Roman" w:hAnsi="Times New Roman" w:cs="Times New Roman"/>
                <w:b/>
                <w:bCs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>Н-6443-04-759</w:t>
            </w:r>
            <w:r w:rsidRPr="006D4305">
              <w:rPr>
                <w:rFonts w:ascii="Times New Roman" w:hAnsi="Times New Roman" w:cs="Times New Roman"/>
                <w:b/>
                <w:bCs/>
              </w:rPr>
              <w:t xml:space="preserve"> от </w:t>
            </w:r>
            <w:r>
              <w:rPr>
                <w:rFonts w:ascii="Times New Roman" w:hAnsi="Times New Roman" w:cs="Times New Roman"/>
                <w:b/>
                <w:bCs/>
              </w:rPr>
              <w:t>18</w:t>
            </w:r>
            <w:r w:rsidRPr="006D4305">
              <w:rPr>
                <w:rFonts w:ascii="Times New Roman" w:hAnsi="Times New Roman" w:cs="Times New Roman"/>
                <w:b/>
                <w:bCs/>
              </w:rPr>
              <w:t>.0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6D4305">
              <w:rPr>
                <w:rFonts w:ascii="Times New Roman" w:hAnsi="Times New Roman" w:cs="Times New Roman"/>
                <w:b/>
                <w:bCs/>
              </w:rPr>
              <w:t>.201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Pr="006D4305">
              <w:rPr>
                <w:rFonts w:ascii="Times New Roman" w:hAnsi="Times New Roman" w:cs="Times New Roman"/>
                <w:b/>
                <w:bCs/>
              </w:rPr>
              <w:t>г. о</w:t>
            </w:r>
            <w:r>
              <w:rPr>
                <w:rFonts w:ascii="Times New Roman" w:hAnsi="Times New Roman" w:cs="Times New Roman"/>
                <w:b/>
                <w:bCs/>
              </w:rPr>
              <w:t>б</w:t>
            </w:r>
            <w:r w:rsidRPr="006D430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оценке</w:t>
            </w:r>
            <w:r w:rsidRPr="006D4305">
              <w:rPr>
                <w:rFonts w:ascii="Times New Roman" w:hAnsi="Times New Roman" w:cs="Times New Roman"/>
                <w:b/>
                <w:bCs/>
              </w:rPr>
              <w:t xml:space="preserve"> рыночной стоимости не</w:t>
            </w:r>
            <w:r>
              <w:rPr>
                <w:rFonts w:ascii="Times New Roman" w:hAnsi="Times New Roman" w:cs="Times New Roman"/>
                <w:b/>
                <w:bCs/>
              </w:rPr>
              <w:t>жилого помещения</w:t>
            </w:r>
            <w:r w:rsidRPr="006D4305">
              <w:rPr>
                <w:rFonts w:ascii="Times New Roman" w:hAnsi="Times New Roman" w:cs="Times New Roman"/>
                <w:b/>
                <w:bCs/>
              </w:rPr>
              <w:t>, расположенн</w:t>
            </w:r>
            <w:r>
              <w:rPr>
                <w:rFonts w:ascii="Times New Roman" w:hAnsi="Times New Roman" w:cs="Times New Roman"/>
                <w:b/>
                <w:bCs/>
              </w:rPr>
              <w:t>ого</w:t>
            </w:r>
            <w:r w:rsidRPr="006D4305">
              <w:rPr>
                <w:rFonts w:ascii="Times New Roman" w:hAnsi="Times New Roman" w:cs="Times New Roman"/>
                <w:b/>
                <w:bCs/>
              </w:rPr>
              <w:t xml:space="preserve"> по адресу: Брянская область, Унечский район, г. Унеча,              ул. </w:t>
            </w:r>
            <w:r>
              <w:rPr>
                <w:rFonts w:ascii="Times New Roman" w:hAnsi="Times New Roman" w:cs="Times New Roman"/>
                <w:b/>
                <w:bCs/>
              </w:rPr>
              <w:t>Горького</w:t>
            </w:r>
            <w:r w:rsidRPr="006D4305">
              <w:rPr>
                <w:rFonts w:ascii="Times New Roman" w:hAnsi="Times New Roman" w:cs="Times New Roman"/>
                <w:b/>
                <w:bCs/>
              </w:rPr>
              <w:t>, д. 7</w:t>
            </w:r>
          </w:p>
          <w:p w:rsidR="00533BE7" w:rsidRPr="003D27C7" w:rsidRDefault="00533BE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126" w:type="dxa"/>
          </w:tcPr>
          <w:p w:rsidR="00533BE7" w:rsidRPr="006D4305" w:rsidRDefault="00533BE7" w:rsidP="00A234F5">
            <w:pPr>
              <w:spacing w:line="240" w:lineRule="auto"/>
              <w:jc w:val="center"/>
              <w:rPr>
                <w:b/>
                <w:bCs/>
              </w:rPr>
            </w:pPr>
            <w:r w:rsidRPr="006D4305">
              <w:rPr>
                <w:rFonts w:ascii="Times New Roman" w:hAnsi="Times New Roman" w:cs="Times New Roman"/>
                <w:b/>
                <w:bCs/>
              </w:rPr>
              <w:t>Шаг аукциона – 5% начальной цены продажи муниципального имущества,  руб.</w:t>
            </w:r>
          </w:p>
          <w:p w:rsidR="00533BE7" w:rsidRPr="006D4305" w:rsidRDefault="00533BE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</w:tcPr>
          <w:p w:rsidR="00533BE7" w:rsidRPr="006D4305" w:rsidRDefault="00533BE7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4305">
              <w:rPr>
                <w:rFonts w:ascii="Times New Roman" w:hAnsi="Times New Roman" w:cs="Times New Roman"/>
                <w:b/>
                <w:bCs/>
              </w:rPr>
              <w:t xml:space="preserve">Задаток в размере 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6D4305">
              <w:rPr>
                <w:rFonts w:ascii="Times New Roman" w:hAnsi="Times New Roman" w:cs="Times New Roman"/>
                <w:b/>
                <w:bCs/>
              </w:rPr>
              <w:t xml:space="preserve">0% начальной цены продажи муниципального имущества, </w:t>
            </w:r>
          </w:p>
          <w:p w:rsidR="00533BE7" w:rsidRPr="006D4305" w:rsidRDefault="00533BE7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4305">
              <w:rPr>
                <w:rFonts w:ascii="Times New Roman" w:hAnsi="Times New Roman" w:cs="Times New Roman"/>
                <w:b/>
                <w:bCs/>
              </w:rPr>
              <w:t>руб.</w:t>
            </w:r>
          </w:p>
        </w:tc>
        <w:tc>
          <w:tcPr>
            <w:tcW w:w="2127" w:type="dxa"/>
          </w:tcPr>
          <w:p w:rsidR="00533BE7" w:rsidRPr="006D4305" w:rsidRDefault="00533BE7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4305">
              <w:rPr>
                <w:rFonts w:ascii="Times New Roman" w:hAnsi="Times New Roman" w:cs="Times New Roman"/>
                <w:b/>
                <w:bCs/>
              </w:rPr>
              <w:t>Особые условия приватизации</w:t>
            </w:r>
          </w:p>
          <w:p w:rsidR="00533BE7" w:rsidRPr="006D4305" w:rsidRDefault="00533BE7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4305">
              <w:rPr>
                <w:rFonts w:ascii="Times New Roman" w:hAnsi="Times New Roman" w:cs="Times New Roman"/>
                <w:b/>
                <w:bCs/>
              </w:rPr>
              <w:t>муниципального имущества</w:t>
            </w:r>
          </w:p>
        </w:tc>
      </w:tr>
      <w:tr w:rsidR="00533BE7" w:rsidRPr="006D4305">
        <w:trPr>
          <w:trHeight w:val="1389"/>
        </w:trPr>
        <w:tc>
          <w:tcPr>
            <w:tcW w:w="708" w:type="dxa"/>
          </w:tcPr>
          <w:p w:rsidR="00533BE7" w:rsidRPr="00ED00E4" w:rsidRDefault="00533BE7" w:rsidP="00A234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BE7" w:rsidRPr="006D4305" w:rsidRDefault="00533BE7" w:rsidP="00A234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30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:rsidR="00533BE7" w:rsidRDefault="00533BE7" w:rsidP="00A234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3BE7" w:rsidRPr="006D4305" w:rsidRDefault="00533BE7" w:rsidP="00A234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D4305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жилое помещение</w:t>
            </w:r>
          </w:p>
        </w:tc>
        <w:tc>
          <w:tcPr>
            <w:tcW w:w="4253" w:type="dxa"/>
          </w:tcPr>
          <w:p w:rsidR="00533BE7" w:rsidRDefault="00533BE7" w:rsidP="003D27C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:rsidR="00533BE7" w:rsidRPr="006D4305" w:rsidRDefault="00533BE7" w:rsidP="003D2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912</w:t>
            </w:r>
            <w:r w:rsidRPr="006D43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  <w:r w:rsidRPr="006D43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Pr="006D4305">
              <w:rPr>
                <w:rFonts w:ascii="Times New Roman" w:hAnsi="Times New Roman" w:cs="Times New Roman"/>
                <w:sz w:val="28"/>
                <w:szCs w:val="28"/>
              </w:rPr>
              <w:t xml:space="preserve"> (без учета НДС)</w:t>
            </w:r>
          </w:p>
          <w:p w:rsidR="00533BE7" w:rsidRPr="006D4305" w:rsidRDefault="00533BE7" w:rsidP="00A234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33BE7" w:rsidRDefault="00533BE7" w:rsidP="00A234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3BE7" w:rsidRPr="006D4305" w:rsidRDefault="00533BE7" w:rsidP="00A234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6D430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  <w:r w:rsidRPr="006D43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D430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533BE7" w:rsidRDefault="00533BE7" w:rsidP="00A234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3BE7" w:rsidRPr="006D4305" w:rsidRDefault="00533BE7" w:rsidP="00A234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  <w:r w:rsidRPr="006D430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  <w:r w:rsidRPr="006D43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2127" w:type="dxa"/>
          </w:tcPr>
          <w:p w:rsidR="00533BE7" w:rsidRDefault="00533BE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3BE7" w:rsidRPr="003D27C7" w:rsidRDefault="00533BE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</w:t>
            </w:r>
          </w:p>
        </w:tc>
      </w:tr>
    </w:tbl>
    <w:p w:rsidR="00533BE7" w:rsidRDefault="00533BE7" w:rsidP="003D27C7">
      <w:pPr>
        <w:spacing w:line="240" w:lineRule="auto"/>
        <w:jc w:val="center"/>
      </w:pPr>
    </w:p>
    <w:sectPr w:rsidR="00533BE7" w:rsidSect="00845C41">
      <w:type w:val="continuous"/>
      <w:pgSz w:w="16838" w:h="11906" w:orient="landscape" w:code="9"/>
      <w:pgMar w:top="1079" w:right="902" w:bottom="1134" w:left="720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5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175AB"/>
    <w:rsid w:val="000268BB"/>
    <w:rsid w:val="00040C7E"/>
    <w:rsid w:val="00044625"/>
    <w:rsid w:val="00044AC7"/>
    <w:rsid w:val="00046A47"/>
    <w:rsid w:val="00051022"/>
    <w:rsid w:val="00061065"/>
    <w:rsid w:val="00067418"/>
    <w:rsid w:val="00082D98"/>
    <w:rsid w:val="000A05B8"/>
    <w:rsid w:val="000A608A"/>
    <w:rsid w:val="000C707C"/>
    <w:rsid w:val="000E1710"/>
    <w:rsid w:val="000F6214"/>
    <w:rsid w:val="000F6FC6"/>
    <w:rsid w:val="00111A96"/>
    <w:rsid w:val="001213E8"/>
    <w:rsid w:val="00121CC6"/>
    <w:rsid w:val="00125DDB"/>
    <w:rsid w:val="001304DE"/>
    <w:rsid w:val="00131873"/>
    <w:rsid w:val="0013616C"/>
    <w:rsid w:val="00136660"/>
    <w:rsid w:val="0015385F"/>
    <w:rsid w:val="00160E71"/>
    <w:rsid w:val="0016411F"/>
    <w:rsid w:val="001655AE"/>
    <w:rsid w:val="0016718D"/>
    <w:rsid w:val="0017601C"/>
    <w:rsid w:val="00177ECE"/>
    <w:rsid w:val="00195747"/>
    <w:rsid w:val="001A12B4"/>
    <w:rsid w:val="001A3362"/>
    <w:rsid w:val="001A4A89"/>
    <w:rsid w:val="001A74C1"/>
    <w:rsid w:val="001B057E"/>
    <w:rsid w:val="001B1D5F"/>
    <w:rsid w:val="001B3AFA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9620E"/>
    <w:rsid w:val="002A57C1"/>
    <w:rsid w:val="002B047F"/>
    <w:rsid w:val="002B36BF"/>
    <w:rsid w:val="002D51AC"/>
    <w:rsid w:val="002E0244"/>
    <w:rsid w:val="002E30A6"/>
    <w:rsid w:val="002E3FC9"/>
    <w:rsid w:val="002F6F24"/>
    <w:rsid w:val="0030201E"/>
    <w:rsid w:val="00305C4B"/>
    <w:rsid w:val="00323B16"/>
    <w:rsid w:val="00327950"/>
    <w:rsid w:val="003310E0"/>
    <w:rsid w:val="00336374"/>
    <w:rsid w:val="00345204"/>
    <w:rsid w:val="003518FF"/>
    <w:rsid w:val="003656CF"/>
    <w:rsid w:val="00371C00"/>
    <w:rsid w:val="00391496"/>
    <w:rsid w:val="003919F9"/>
    <w:rsid w:val="003B27CB"/>
    <w:rsid w:val="003B7CA8"/>
    <w:rsid w:val="003C361D"/>
    <w:rsid w:val="003C5836"/>
    <w:rsid w:val="003D08FE"/>
    <w:rsid w:val="003D14FC"/>
    <w:rsid w:val="003D1E93"/>
    <w:rsid w:val="003D27C4"/>
    <w:rsid w:val="003D27C7"/>
    <w:rsid w:val="003D29A1"/>
    <w:rsid w:val="003F1B23"/>
    <w:rsid w:val="004102CE"/>
    <w:rsid w:val="004342EA"/>
    <w:rsid w:val="00450D99"/>
    <w:rsid w:val="00463E35"/>
    <w:rsid w:val="0046513B"/>
    <w:rsid w:val="00470858"/>
    <w:rsid w:val="004776D4"/>
    <w:rsid w:val="00487994"/>
    <w:rsid w:val="004967E2"/>
    <w:rsid w:val="004A6741"/>
    <w:rsid w:val="004A6FD6"/>
    <w:rsid w:val="004B0C1A"/>
    <w:rsid w:val="004B5D15"/>
    <w:rsid w:val="004C4444"/>
    <w:rsid w:val="004D4E01"/>
    <w:rsid w:val="004E06AF"/>
    <w:rsid w:val="004E1C6B"/>
    <w:rsid w:val="004F6D67"/>
    <w:rsid w:val="005113D1"/>
    <w:rsid w:val="005211F5"/>
    <w:rsid w:val="00522895"/>
    <w:rsid w:val="00532889"/>
    <w:rsid w:val="00533BE7"/>
    <w:rsid w:val="0053403D"/>
    <w:rsid w:val="0054111C"/>
    <w:rsid w:val="00553FED"/>
    <w:rsid w:val="005549D1"/>
    <w:rsid w:val="0055609A"/>
    <w:rsid w:val="00560B60"/>
    <w:rsid w:val="005724B2"/>
    <w:rsid w:val="0058151E"/>
    <w:rsid w:val="005900A0"/>
    <w:rsid w:val="00593F6F"/>
    <w:rsid w:val="00594188"/>
    <w:rsid w:val="005967B8"/>
    <w:rsid w:val="005B4B7E"/>
    <w:rsid w:val="005B62F1"/>
    <w:rsid w:val="005C782E"/>
    <w:rsid w:val="005D26D1"/>
    <w:rsid w:val="005D2CF6"/>
    <w:rsid w:val="005D564F"/>
    <w:rsid w:val="005E105E"/>
    <w:rsid w:val="005E20EE"/>
    <w:rsid w:val="005F1709"/>
    <w:rsid w:val="005F26E8"/>
    <w:rsid w:val="006153A3"/>
    <w:rsid w:val="00616E0C"/>
    <w:rsid w:val="00624E19"/>
    <w:rsid w:val="00625AA3"/>
    <w:rsid w:val="0062612D"/>
    <w:rsid w:val="006302C2"/>
    <w:rsid w:val="00643677"/>
    <w:rsid w:val="006441E4"/>
    <w:rsid w:val="00646105"/>
    <w:rsid w:val="00653D76"/>
    <w:rsid w:val="006627F2"/>
    <w:rsid w:val="0066615E"/>
    <w:rsid w:val="006750C7"/>
    <w:rsid w:val="00683704"/>
    <w:rsid w:val="00684E2C"/>
    <w:rsid w:val="00687E4B"/>
    <w:rsid w:val="00690D6E"/>
    <w:rsid w:val="006A06C5"/>
    <w:rsid w:val="006C44DE"/>
    <w:rsid w:val="006D4305"/>
    <w:rsid w:val="006D5C70"/>
    <w:rsid w:val="006D64FC"/>
    <w:rsid w:val="006D765C"/>
    <w:rsid w:val="006E3C1B"/>
    <w:rsid w:val="006E6CE0"/>
    <w:rsid w:val="0071397A"/>
    <w:rsid w:val="007179B8"/>
    <w:rsid w:val="0072781C"/>
    <w:rsid w:val="00735343"/>
    <w:rsid w:val="00736A27"/>
    <w:rsid w:val="007533E6"/>
    <w:rsid w:val="00755700"/>
    <w:rsid w:val="00757792"/>
    <w:rsid w:val="0078011D"/>
    <w:rsid w:val="007818DF"/>
    <w:rsid w:val="007938C0"/>
    <w:rsid w:val="00793B1D"/>
    <w:rsid w:val="007A0A77"/>
    <w:rsid w:val="007A145B"/>
    <w:rsid w:val="007B1590"/>
    <w:rsid w:val="007B66E5"/>
    <w:rsid w:val="007D0D35"/>
    <w:rsid w:val="007D4067"/>
    <w:rsid w:val="007F0519"/>
    <w:rsid w:val="007F6894"/>
    <w:rsid w:val="008118C3"/>
    <w:rsid w:val="00813E96"/>
    <w:rsid w:val="00826F31"/>
    <w:rsid w:val="0083660E"/>
    <w:rsid w:val="00845C41"/>
    <w:rsid w:val="008511B4"/>
    <w:rsid w:val="00852420"/>
    <w:rsid w:val="008614EC"/>
    <w:rsid w:val="00861765"/>
    <w:rsid w:val="0086411E"/>
    <w:rsid w:val="00873BFD"/>
    <w:rsid w:val="008841B8"/>
    <w:rsid w:val="008949FE"/>
    <w:rsid w:val="008A330A"/>
    <w:rsid w:val="008A6624"/>
    <w:rsid w:val="008B60C3"/>
    <w:rsid w:val="008C7EB7"/>
    <w:rsid w:val="008D126D"/>
    <w:rsid w:val="008D1FB8"/>
    <w:rsid w:val="008D6CCD"/>
    <w:rsid w:val="008E1424"/>
    <w:rsid w:val="008F23F0"/>
    <w:rsid w:val="008F6FD0"/>
    <w:rsid w:val="008F772F"/>
    <w:rsid w:val="00924F04"/>
    <w:rsid w:val="00944802"/>
    <w:rsid w:val="0094776C"/>
    <w:rsid w:val="00951946"/>
    <w:rsid w:val="00971789"/>
    <w:rsid w:val="00972C35"/>
    <w:rsid w:val="00975603"/>
    <w:rsid w:val="0098169B"/>
    <w:rsid w:val="0098772E"/>
    <w:rsid w:val="00991FA4"/>
    <w:rsid w:val="00992A5C"/>
    <w:rsid w:val="009950E9"/>
    <w:rsid w:val="009A606F"/>
    <w:rsid w:val="009A6CFA"/>
    <w:rsid w:val="009B32F7"/>
    <w:rsid w:val="009B7A83"/>
    <w:rsid w:val="009C6EA4"/>
    <w:rsid w:val="009D3669"/>
    <w:rsid w:val="009D3970"/>
    <w:rsid w:val="009E0784"/>
    <w:rsid w:val="00A11F66"/>
    <w:rsid w:val="00A234F5"/>
    <w:rsid w:val="00A367D1"/>
    <w:rsid w:val="00A37788"/>
    <w:rsid w:val="00A56CB6"/>
    <w:rsid w:val="00A631A4"/>
    <w:rsid w:val="00A670F5"/>
    <w:rsid w:val="00A7169C"/>
    <w:rsid w:val="00A72CB3"/>
    <w:rsid w:val="00A96814"/>
    <w:rsid w:val="00AA1C0F"/>
    <w:rsid w:val="00AA3CBC"/>
    <w:rsid w:val="00AB4DC4"/>
    <w:rsid w:val="00AC141C"/>
    <w:rsid w:val="00AC2879"/>
    <w:rsid w:val="00AD257C"/>
    <w:rsid w:val="00AD5D93"/>
    <w:rsid w:val="00AE0D40"/>
    <w:rsid w:val="00AE327C"/>
    <w:rsid w:val="00B015B3"/>
    <w:rsid w:val="00B05CBC"/>
    <w:rsid w:val="00B07791"/>
    <w:rsid w:val="00B12482"/>
    <w:rsid w:val="00B23A85"/>
    <w:rsid w:val="00B347F3"/>
    <w:rsid w:val="00B373BA"/>
    <w:rsid w:val="00B4717B"/>
    <w:rsid w:val="00B64AAB"/>
    <w:rsid w:val="00B839C2"/>
    <w:rsid w:val="00B8510B"/>
    <w:rsid w:val="00B85DA5"/>
    <w:rsid w:val="00BB5860"/>
    <w:rsid w:val="00BB686D"/>
    <w:rsid w:val="00BC6420"/>
    <w:rsid w:val="00BD1279"/>
    <w:rsid w:val="00BE0F5E"/>
    <w:rsid w:val="00BE3281"/>
    <w:rsid w:val="00BE725F"/>
    <w:rsid w:val="00BF0920"/>
    <w:rsid w:val="00C108EF"/>
    <w:rsid w:val="00C133C7"/>
    <w:rsid w:val="00C135CF"/>
    <w:rsid w:val="00C14D9B"/>
    <w:rsid w:val="00C252D7"/>
    <w:rsid w:val="00C261B3"/>
    <w:rsid w:val="00C4642A"/>
    <w:rsid w:val="00C54D97"/>
    <w:rsid w:val="00C739AA"/>
    <w:rsid w:val="00C757BE"/>
    <w:rsid w:val="00C8246F"/>
    <w:rsid w:val="00C8289E"/>
    <w:rsid w:val="00C97E94"/>
    <w:rsid w:val="00CB5199"/>
    <w:rsid w:val="00CB7906"/>
    <w:rsid w:val="00CC5334"/>
    <w:rsid w:val="00CC53E3"/>
    <w:rsid w:val="00CD38DE"/>
    <w:rsid w:val="00CE06CD"/>
    <w:rsid w:val="00CE76CF"/>
    <w:rsid w:val="00D02248"/>
    <w:rsid w:val="00D06EAF"/>
    <w:rsid w:val="00D11186"/>
    <w:rsid w:val="00D22267"/>
    <w:rsid w:val="00D26B9F"/>
    <w:rsid w:val="00D3759D"/>
    <w:rsid w:val="00D9174D"/>
    <w:rsid w:val="00D9750C"/>
    <w:rsid w:val="00DB50A2"/>
    <w:rsid w:val="00DB5503"/>
    <w:rsid w:val="00DC7391"/>
    <w:rsid w:val="00DE7CD3"/>
    <w:rsid w:val="00DF220A"/>
    <w:rsid w:val="00E12FCF"/>
    <w:rsid w:val="00E217E0"/>
    <w:rsid w:val="00E4302F"/>
    <w:rsid w:val="00E52931"/>
    <w:rsid w:val="00E54F8E"/>
    <w:rsid w:val="00E601AC"/>
    <w:rsid w:val="00E61236"/>
    <w:rsid w:val="00E7268D"/>
    <w:rsid w:val="00E778AF"/>
    <w:rsid w:val="00E8351A"/>
    <w:rsid w:val="00E95ED1"/>
    <w:rsid w:val="00E97BF9"/>
    <w:rsid w:val="00EA56C3"/>
    <w:rsid w:val="00EB15AE"/>
    <w:rsid w:val="00EB404E"/>
    <w:rsid w:val="00EC4FBE"/>
    <w:rsid w:val="00ED00E4"/>
    <w:rsid w:val="00ED06EB"/>
    <w:rsid w:val="00EE00B2"/>
    <w:rsid w:val="00EE210F"/>
    <w:rsid w:val="00EF7361"/>
    <w:rsid w:val="00EF757A"/>
    <w:rsid w:val="00F04B51"/>
    <w:rsid w:val="00F37590"/>
    <w:rsid w:val="00F37798"/>
    <w:rsid w:val="00F37C3F"/>
    <w:rsid w:val="00F42E8D"/>
    <w:rsid w:val="00F5437F"/>
    <w:rsid w:val="00F7589D"/>
    <w:rsid w:val="00F82354"/>
    <w:rsid w:val="00F915EA"/>
    <w:rsid w:val="00F947FC"/>
    <w:rsid w:val="00F94A8F"/>
    <w:rsid w:val="00FA31A1"/>
    <w:rsid w:val="00FB0F1F"/>
    <w:rsid w:val="00FC2BC9"/>
    <w:rsid w:val="00FE0DF8"/>
    <w:rsid w:val="00FF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63F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5D63F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5D63F8"/>
    <w:rPr>
      <w:rFonts w:asciiTheme="majorHAnsi" w:eastAsiaTheme="majorEastAsia" w:hAnsiTheme="majorHAnsi" w:cstheme="majorBidi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D63F8"/>
    <w:rPr>
      <w:rFonts w:ascii="Arial" w:hAnsi="Arial" w:cs="Arial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D63F8"/>
    <w:rPr>
      <w:rFonts w:ascii="Arial" w:hAnsi="Arial" w:cs="Arial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88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radm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unradm.ru/" TargetMode="Externa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radm.r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0;&#1086;&#1085;&#1100;&#1082;&#1086;&#1074;&#1072;&#1057;&#104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270</TotalTime>
  <Pages>5</Pages>
  <Words>838</Words>
  <Characters>4780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Конькова С.В.</cp:lastModifiedBy>
  <cp:revision>21</cp:revision>
  <cp:lastPrinted>2015-06-04T10:33:00Z</cp:lastPrinted>
  <dcterms:created xsi:type="dcterms:W3CDTF">2015-08-18T10:35:00Z</dcterms:created>
  <dcterms:modified xsi:type="dcterms:W3CDTF">2016-08-08T12:11:00Z</dcterms:modified>
</cp:coreProperties>
</file>